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6556C" w14:textId="77777777" w:rsidR="00FD55B7" w:rsidRDefault="00FD55B7" w:rsidP="00FD55B7">
      <w:pPr>
        <w:pStyle w:val="NoSpacing"/>
      </w:pPr>
      <w:r>
        <w:rPr>
          <w:u w:val="single"/>
        </w:rPr>
        <w:t>John FUST</w:t>
      </w:r>
      <w:r>
        <w:t xml:space="preserve">        (fl.1466)</w:t>
      </w:r>
    </w:p>
    <w:p w14:paraId="2647F6D0" w14:textId="77777777" w:rsidR="00FD55B7" w:rsidRDefault="00FD55B7" w:rsidP="00FD55B7">
      <w:pPr>
        <w:pStyle w:val="NoSpacing"/>
      </w:pPr>
    </w:p>
    <w:p w14:paraId="31D456AA" w14:textId="77777777" w:rsidR="00FD55B7" w:rsidRDefault="00FD55B7" w:rsidP="00FD55B7">
      <w:pPr>
        <w:pStyle w:val="NoSpacing"/>
      </w:pPr>
    </w:p>
    <w:p w14:paraId="3A0D8E13" w14:textId="77777777" w:rsidR="00FD55B7" w:rsidRDefault="00FD55B7" w:rsidP="00FD55B7">
      <w:pPr>
        <w:pStyle w:val="NoSpacing"/>
      </w:pPr>
      <w:r>
        <w:t>20 Feb.1466</w:t>
      </w:r>
      <w:r>
        <w:tab/>
      </w:r>
      <w:proofErr w:type="gramStart"/>
      <w:r>
        <w:t>On a</w:t>
      </w:r>
      <w:proofErr w:type="gramEnd"/>
      <w:r>
        <w:t xml:space="preserve"> commission of the peace for Sussex.     (C.P.R. 1461-67 p.574)</w:t>
      </w:r>
    </w:p>
    <w:p w14:paraId="35105255" w14:textId="77777777" w:rsidR="00FD55B7" w:rsidRDefault="00FD55B7" w:rsidP="00FD55B7">
      <w:pPr>
        <w:pStyle w:val="NoSpacing"/>
      </w:pPr>
      <w:r>
        <w:t>17 May</w:t>
      </w:r>
      <w:r>
        <w:tab/>
        <w:t>On a commission of the peace for Sussex.     (ibid.)</w:t>
      </w:r>
    </w:p>
    <w:p w14:paraId="4E336224" w14:textId="77777777" w:rsidR="00FD55B7" w:rsidRDefault="00FD55B7" w:rsidP="00FD55B7">
      <w:pPr>
        <w:pStyle w:val="NoSpacing"/>
      </w:pPr>
    </w:p>
    <w:p w14:paraId="2448E20F" w14:textId="77777777" w:rsidR="00FD55B7" w:rsidRDefault="00FD55B7" w:rsidP="00FD55B7">
      <w:pPr>
        <w:pStyle w:val="NoSpacing"/>
      </w:pPr>
    </w:p>
    <w:p w14:paraId="1B153145" w14:textId="77777777" w:rsidR="00FD55B7" w:rsidRDefault="00FD55B7" w:rsidP="00FD55B7">
      <w:pPr>
        <w:pStyle w:val="NoSpacing"/>
      </w:pPr>
      <w:r>
        <w:t>6 July 2025</w:t>
      </w:r>
    </w:p>
    <w:p w14:paraId="47769C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C2B0C" w14:textId="77777777" w:rsidR="00FD55B7" w:rsidRDefault="00FD55B7" w:rsidP="009139A6">
      <w:r>
        <w:separator/>
      </w:r>
    </w:p>
  </w:endnote>
  <w:endnote w:type="continuationSeparator" w:id="0">
    <w:p w14:paraId="493A2CE8" w14:textId="77777777" w:rsidR="00FD55B7" w:rsidRDefault="00FD55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C4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B8F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2AD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EA04" w14:textId="77777777" w:rsidR="00FD55B7" w:rsidRDefault="00FD55B7" w:rsidP="009139A6">
      <w:r>
        <w:separator/>
      </w:r>
    </w:p>
  </w:footnote>
  <w:footnote w:type="continuationSeparator" w:id="0">
    <w:p w14:paraId="7C043081" w14:textId="77777777" w:rsidR="00FD55B7" w:rsidRDefault="00FD55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970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EA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143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B7"/>
    <w:rsid w:val="000666E0"/>
    <w:rsid w:val="000905E1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D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C03BE"/>
  <w15:chartTrackingRefBased/>
  <w15:docId w15:val="{6A431B63-000E-4E56-AB17-81EE438E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2025-07-07T09:49:00Z</dcterms:created>
  <dcterms:modified xsi:type="dcterms:W3CDTF">2025-07-07T09:50:00Z</dcterms:modified>
</cp:coreProperties>
</file>